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3D792" w14:textId="77777777" w:rsidR="003B569D" w:rsidRDefault="003B569D" w:rsidP="00D02EAB">
      <w:pPr>
        <w:rPr>
          <w:rFonts w:eastAsia="Calibri" w:cs="Arial"/>
          <w:b/>
          <w:sz w:val="20"/>
          <w:szCs w:val="20"/>
        </w:rPr>
      </w:pPr>
    </w:p>
    <w:p w14:paraId="31126F3C" w14:textId="09F25141" w:rsidR="00F823FE" w:rsidRPr="003B569D" w:rsidRDefault="003B569D" w:rsidP="00D02EAB">
      <w:pPr>
        <w:rPr>
          <w:rFonts w:eastAsia="Calibri" w:cs="Arial"/>
          <w:b/>
          <w:sz w:val="20"/>
          <w:szCs w:val="20"/>
        </w:rPr>
      </w:pPr>
      <w:r w:rsidRPr="003B569D">
        <w:rPr>
          <w:rFonts w:eastAsia="Calibri" w:cs="Arial"/>
          <w:b/>
          <w:sz w:val="20"/>
          <w:szCs w:val="20"/>
        </w:rPr>
        <w:t>Standaardformulier 5</w:t>
      </w:r>
      <w:r w:rsidRPr="003B569D">
        <w:rPr>
          <w:rFonts w:eastAsia="Calibri" w:cs="Arial"/>
          <w:b/>
          <w:sz w:val="20"/>
          <w:szCs w:val="20"/>
        </w:rPr>
        <w:t>:</w:t>
      </w:r>
      <w:r w:rsidRPr="003B569D">
        <w:rPr>
          <w:rFonts w:eastAsia="Calibri" w:cs="Arial"/>
          <w:b/>
          <w:sz w:val="20"/>
          <w:szCs w:val="20"/>
        </w:rPr>
        <w:t xml:space="preserve"> Holdingverklaring</w:t>
      </w:r>
    </w:p>
    <w:p w14:paraId="50A75B81" w14:textId="77777777" w:rsidR="003B569D" w:rsidRDefault="003B569D" w:rsidP="00D02EAB">
      <w:pPr>
        <w:rPr>
          <w:rFonts w:eastAsia="Calibri" w:cs="Arial"/>
          <w:b/>
          <w:sz w:val="24"/>
          <w:szCs w:val="24"/>
        </w:rPr>
      </w:pPr>
    </w:p>
    <w:p w14:paraId="04308955" w14:textId="77777777" w:rsidR="003B569D" w:rsidRDefault="003B569D" w:rsidP="00D02EAB"/>
    <w:p w14:paraId="171AD9CB" w14:textId="77777777" w:rsidR="003B569D" w:rsidRDefault="003B569D" w:rsidP="00D02EAB"/>
    <w:p w14:paraId="3D94A107" w14:textId="77777777" w:rsidR="003B569D" w:rsidRDefault="003B569D" w:rsidP="00D02EAB"/>
    <w:p w14:paraId="4C5E8C6A" w14:textId="293AF5E2" w:rsidR="004C0B5F" w:rsidRDefault="003B569D" w:rsidP="003B569D">
      <w:pPr>
        <w:jc w:val="center"/>
        <w:rPr>
          <w:rFonts w:eastAsia="Calibri" w:cs="Arial"/>
          <w:b/>
          <w:sz w:val="20"/>
          <w:szCs w:val="20"/>
          <w:u w:val="single"/>
        </w:rPr>
      </w:pPr>
      <w:r w:rsidRPr="003B569D">
        <w:rPr>
          <w:rFonts w:eastAsia="Calibri" w:cs="Arial"/>
          <w:b/>
          <w:sz w:val="20"/>
          <w:szCs w:val="20"/>
          <w:u w:val="single"/>
        </w:rPr>
        <w:t>Holdingverklaring</w:t>
      </w:r>
    </w:p>
    <w:p w14:paraId="492FEB72" w14:textId="77777777" w:rsidR="003B569D" w:rsidRPr="003B569D" w:rsidRDefault="003B569D" w:rsidP="003B569D">
      <w:pPr>
        <w:jc w:val="center"/>
        <w:rPr>
          <w:b/>
          <w:szCs w:val="18"/>
          <w:u w:val="single"/>
        </w:rPr>
      </w:pPr>
    </w:p>
    <w:p w14:paraId="623D9C9E" w14:textId="77777777"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70AE38A1"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66BF7385"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59BF990B"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65F322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5013A225"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1C405310" w14:textId="77777777" w:rsidR="00213612" w:rsidRPr="005D21C1" w:rsidRDefault="00213612" w:rsidP="00213612">
      <w:pPr>
        <w:rPr>
          <w:szCs w:val="18"/>
        </w:rPr>
      </w:pPr>
    </w:p>
    <w:p w14:paraId="6ABF5CAF" w14:textId="77777777"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003B569D">
        <w:rPr>
          <w:szCs w:val="18"/>
        </w:rPr>
      </w:r>
      <w:r w:rsidR="003B569D">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4A53978A" w14:textId="77777777" w:rsidR="00213612" w:rsidRPr="005D21C1" w:rsidRDefault="00213612" w:rsidP="00213612">
      <w:pPr>
        <w:spacing w:line="240" w:lineRule="exact"/>
        <w:ind w:left="426" w:hanging="426"/>
        <w:rPr>
          <w:szCs w:val="18"/>
        </w:rPr>
      </w:pPr>
    </w:p>
    <w:p w14:paraId="03E96D8A"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2D1C09E5"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12E6EA04"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B469F7"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F51DF0E" w14:textId="77777777" w:rsidR="00213612" w:rsidRPr="005D21C1" w:rsidRDefault="00213612">
            <w:pPr>
              <w:spacing w:line="240" w:lineRule="exact"/>
              <w:rPr>
                <w:szCs w:val="18"/>
              </w:rPr>
            </w:pPr>
          </w:p>
        </w:tc>
      </w:tr>
      <w:tr w:rsidR="00213612" w:rsidRPr="005D21C1" w14:paraId="66C260FD"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3FAC4B5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FD2D857" w14:textId="77777777" w:rsidR="00213612" w:rsidRPr="005D21C1" w:rsidRDefault="00213612">
            <w:pPr>
              <w:spacing w:line="240" w:lineRule="exact"/>
              <w:rPr>
                <w:szCs w:val="18"/>
              </w:rPr>
            </w:pPr>
          </w:p>
        </w:tc>
      </w:tr>
      <w:tr w:rsidR="00213612" w:rsidRPr="005D21C1" w14:paraId="5A6F43D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A0FAC8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65A1F4A" w14:textId="77777777" w:rsidR="00213612" w:rsidRPr="005D21C1" w:rsidRDefault="00213612">
            <w:pPr>
              <w:spacing w:line="240" w:lineRule="exact"/>
              <w:rPr>
                <w:szCs w:val="18"/>
              </w:rPr>
            </w:pPr>
          </w:p>
        </w:tc>
      </w:tr>
      <w:tr w:rsidR="00213612" w:rsidRPr="005D21C1" w14:paraId="0D5421D0"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98A1612"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17DAC9F" w14:textId="77777777" w:rsidR="00213612" w:rsidRPr="005D21C1" w:rsidRDefault="00213612">
            <w:pPr>
              <w:spacing w:line="240" w:lineRule="exact"/>
              <w:rPr>
                <w:szCs w:val="18"/>
              </w:rPr>
            </w:pPr>
          </w:p>
        </w:tc>
      </w:tr>
    </w:tbl>
    <w:p w14:paraId="043FC699" w14:textId="4E684868"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Verklaring </w:t>
      </w:r>
      <w:r w:rsidRPr="005D21C1">
        <w:rPr>
          <w:sz w:val="18"/>
          <w:szCs w:val="18"/>
          <w:u w:val="single"/>
        </w:rPr>
        <w:t>wel</w:t>
      </w:r>
      <w:r w:rsidRPr="005D21C1">
        <w:rPr>
          <w:sz w:val="18"/>
          <w:szCs w:val="18"/>
        </w:rPr>
        <w:t xml:space="preserve"> gebruik van artikel 2:403 BW</w:t>
      </w:r>
      <w:bookmarkEnd w:id="2"/>
    </w:p>
    <w:p w14:paraId="1DB29CEC" w14:textId="77777777"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003B569D">
        <w:rPr>
          <w:b/>
          <w:szCs w:val="18"/>
        </w:rPr>
      </w:r>
      <w:r w:rsidR="003B569D">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683ACC32" w14:textId="77777777" w:rsidR="00962F60" w:rsidRPr="005D21C1" w:rsidRDefault="00962F60" w:rsidP="00213612">
      <w:pPr>
        <w:spacing w:line="240" w:lineRule="exact"/>
        <w:ind w:left="426" w:hanging="426"/>
        <w:rPr>
          <w:rFonts w:eastAsia="Calibri" w:cs="Arial"/>
          <w:szCs w:val="18"/>
        </w:rPr>
      </w:pPr>
    </w:p>
    <w:p w14:paraId="32B8786D" w14:textId="77777777" w:rsidR="00213612" w:rsidRPr="005D21C1" w:rsidRDefault="00213612" w:rsidP="00213612">
      <w:pPr>
        <w:spacing w:line="240" w:lineRule="exact"/>
        <w:rPr>
          <w:szCs w:val="18"/>
        </w:rPr>
      </w:pPr>
    </w:p>
    <w:p w14:paraId="69F0B467"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5245C635"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108F816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59D1C395"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F490D49" w14:textId="77777777" w:rsidR="00213612" w:rsidRPr="005D21C1" w:rsidRDefault="00213612">
            <w:pPr>
              <w:spacing w:line="240" w:lineRule="exact"/>
              <w:rPr>
                <w:szCs w:val="18"/>
              </w:rPr>
            </w:pPr>
          </w:p>
        </w:tc>
      </w:tr>
      <w:tr w:rsidR="00213612" w:rsidRPr="005D21C1" w14:paraId="06AE8734"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C647574"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4FADAF3" w14:textId="77777777" w:rsidR="00213612" w:rsidRPr="005D21C1" w:rsidRDefault="00213612">
            <w:pPr>
              <w:spacing w:line="240" w:lineRule="exact"/>
              <w:rPr>
                <w:szCs w:val="18"/>
              </w:rPr>
            </w:pPr>
          </w:p>
        </w:tc>
      </w:tr>
      <w:tr w:rsidR="00213612" w:rsidRPr="005D21C1" w14:paraId="7B5B5755"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0859115" w14:textId="77777777" w:rsidR="00962F60" w:rsidRPr="005D21C1" w:rsidRDefault="00213612" w:rsidP="00962F60">
            <w:pPr>
              <w:spacing w:line="240" w:lineRule="exact"/>
              <w:rPr>
                <w:szCs w:val="18"/>
              </w:rPr>
            </w:pPr>
            <w:r w:rsidRPr="005D21C1">
              <w:rPr>
                <w:szCs w:val="18"/>
              </w:rPr>
              <w:t>Datum</w:t>
            </w:r>
          </w:p>
          <w:p w14:paraId="4F1BBF80" w14:textId="77777777" w:rsidR="00962F60" w:rsidRPr="005D21C1" w:rsidRDefault="00962F60" w:rsidP="00962F60">
            <w:pPr>
              <w:rPr>
                <w:szCs w:val="18"/>
              </w:rPr>
            </w:pPr>
          </w:p>
          <w:p w14:paraId="768E687D"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504B7F31" w14:textId="77777777" w:rsidR="00213612" w:rsidRPr="005D21C1" w:rsidRDefault="00213612">
            <w:pPr>
              <w:spacing w:line="240" w:lineRule="exact"/>
              <w:rPr>
                <w:szCs w:val="18"/>
              </w:rPr>
            </w:pPr>
          </w:p>
        </w:tc>
      </w:tr>
      <w:tr w:rsidR="00213612" w:rsidRPr="005D21C1" w14:paraId="030309EC"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A32649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A49F9DA" w14:textId="77777777" w:rsidR="00213612" w:rsidRPr="005D21C1" w:rsidRDefault="00213612">
            <w:pPr>
              <w:spacing w:line="240" w:lineRule="exact"/>
              <w:rPr>
                <w:szCs w:val="18"/>
              </w:rPr>
            </w:pPr>
          </w:p>
        </w:tc>
      </w:tr>
    </w:tbl>
    <w:p w14:paraId="26A0619A" w14:textId="77777777" w:rsidR="00213612" w:rsidRPr="005D21C1" w:rsidRDefault="00213612" w:rsidP="00213612">
      <w:pPr>
        <w:spacing w:line="240" w:lineRule="exact"/>
        <w:rPr>
          <w:szCs w:val="18"/>
        </w:rPr>
      </w:pPr>
    </w:p>
    <w:p w14:paraId="71CD13A2" w14:textId="77777777" w:rsidR="00213612" w:rsidRPr="005D21C1" w:rsidRDefault="00213612" w:rsidP="00213612">
      <w:pPr>
        <w:spacing w:line="240" w:lineRule="exact"/>
        <w:rPr>
          <w:b/>
          <w:bCs/>
          <w:color w:val="007BC7"/>
          <w:szCs w:val="18"/>
        </w:rPr>
      </w:pPr>
    </w:p>
    <w:p w14:paraId="637711A7"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69ED31C5"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10C9B148"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B9B474E"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F0B5507" w14:textId="77777777" w:rsidR="00213612" w:rsidRPr="005D21C1" w:rsidRDefault="00213612">
            <w:pPr>
              <w:spacing w:line="240" w:lineRule="exact"/>
              <w:rPr>
                <w:szCs w:val="18"/>
              </w:rPr>
            </w:pPr>
          </w:p>
        </w:tc>
      </w:tr>
      <w:tr w:rsidR="00213612" w:rsidRPr="005D21C1" w14:paraId="6EB844B2"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4A2D26D"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56F6D14" w14:textId="77777777" w:rsidR="00213612" w:rsidRPr="005D21C1" w:rsidRDefault="00213612">
            <w:pPr>
              <w:spacing w:line="240" w:lineRule="exact"/>
              <w:rPr>
                <w:szCs w:val="18"/>
              </w:rPr>
            </w:pPr>
          </w:p>
        </w:tc>
      </w:tr>
      <w:tr w:rsidR="00213612" w:rsidRPr="005D21C1" w14:paraId="1A87B341"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E3055DA"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5A6956" w14:textId="77777777" w:rsidR="00213612" w:rsidRPr="005D21C1" w:rsidRDefault="00213612">
            <w:pPr>
              <w:spacing w:line="240" w:lineRule="exact"/>
              <w:rPr>
                <w:szCs w:val="18"/>
              </w:rPr>
            </w:pPr>
          </w:p>
        </w:tc>
      </w:tr>
      <w:tr w:rsidR="00213612" w:rsidRPr="005D21C1" w14:paraId="49743F48"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2F48221"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310AB2" w14:textId="77777777" w:rsidR="00213612" w:rsidRPr="005D21C1" w:rsidRDefault="00213612">
            <w:pPr>
              <w:spacing w:line="240" w:lineRule="exact"/>
              <w:rPr>
                <w:szCs w:val="18"/>
              </w:rPr>
            </w:pPr>
          </w:p>
        </w:tc>
      </w:tr>
    </w:tbl>
    <w:p w14:paraId="0BAC8739" w14:textId="77777777" w:rsidR="00213612" w:rsidRPr="005D21C1" w:rsidRDefault="00213612" w:rsidP="00213612">
      <w:pPr>
        <w:spacing w:line="240" w:lineRule="exact"/>
        <w:rPr>
          <w:szCs w:val="18"/>
        </w:rPr>
      </w:pPr>
    </w:p>
    <w:p w14:paraId="74CC55EB" w14:textId="77777777" w:rsidR="00213612" w:rsidRPr="005D21C1" w:rsidRDefault="00213612" w:rsidP="00213612">
      <w:pPr>
        <w:rPr>
          <w:szCs w:val="18"/>
        </w:rPr>
      </w:pPr>
    </w:p>
    <w:p w14:paraId="5E090BC2" w14:textId="77777777" w:rsidR="00213612" w:rsidRPr="005D21C1" w:rsidRDefault="00213612" w:rsidP="00213612">
      <w:pPr>
        <w:rPr>
          <w:rFonts w:cs="Arial"/>
          <w:b/>
          <w:bCs/>
          <w:kern w:val="32"/>
          <w:szCs w:val="18"/>
        </w:rPr>
      </w:pPr>
    </w:p>
    <w:sectPr w:rsidR="00213612" w:rsidRPr="005D21C1" w:rsidSect="00203776">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6EE14" w14:textId="77777777" w:rsidR="003B569D" w:rsidRDefault="003B569D" w:rsidP="00203776">
      <w:pPr>
        <w:spacing w:line="240" w:lineRule="auto"/>
      </w:pPr>
      <w:r>
        <w:separator/>
      </w:r>
    </w:p>
  </w:endnote>
  <w:endnote w:type="continuationSeparator" w:id="0">
    <w:p w14:paraId="572D98D0" w14:textId="77777777" w:rsidR="003B569D" w:rsidRDefault="003B569D"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23652" w14:textId="77777777" w:rsidR="003B569D" w:rsidRPr="00860294" w:rsidRDefault="003B569D" w:rsidP="003B569D">
    <w:pPr>
      <w:pStyle w:val="Voettekst"/>
      <w:jc w:val="right"/>
      <w:rPr>
        <w:szCs w:val="18"/>
      </w:rPr>
    </w:pPr>
    <w:r w:rsidRPr="00CE25C4">
      <w:rPr>
        <w:szCs w:val="18"/>
      </w:rPr>
      <w:t xml:space="preserve">Pagina </w:t>
    </w:r>
    <w:r w:rsidRPr="00CE25C4">
      <w:rPr>
        <w:rStyle w:val="Paginanummer"/>
        <w:szCs w:val="18"/>
      </w:rPr>
      <w:fldChar w:fldCharType="begin"/>
    </w:r>
    <w:r w:rsidRPr="00CE25C4">
      <w:rPr>
        <w:rStyle w:val="Paginanummer"/>
        <w:szCs w:val="18"/>
      </w:rPr>
      <w:instrText xml:space="preserve"> PAGE </w:instrText>
    </w:r>
    <w:r w:rsidRPr="00CE25C4">
      <w:rPr>
        <w:rStyle w:val="Paginanummer"/>
        <w:szCs w:val="18"/>
      </w:rPr>
      <w:fldChar w:fldCharType="separate"/>
    </w:r>
    <w:r>
      <w:rPr>
        <w:rStyle w:val="Paginanummer"/>
        <w:szCs w:val="18"/>
      </w:rPr>
      <w:t>1</w:t>
    </w:r>
    <w:r w:rsidRPr="00CE25C4">
      <w:rPr>
        <w:rStyle w:val="Paginanummer"/>
        <w:szCs w:val="18"/>
      </w:rPr>
      <w:fldChar w:fldCharType="end"/>
    </w:r>
    <w:r w:rsidRPr="00CE25C4">
      <w:rPr>
        <w:szCs w:val="18"/>
      </w:rPr>
      <w:t xml:space="preserve"> van </w:t>
    </w:r>
    <w:r w:rsidRPr="00CE25C4">
      <w:rPr>
        <w:rStyle w:val="Paginanummer"/>
        <w:szCs w:val="18"/>
      </w:rPr>
      <w:fldChar w:fldCharType="begin"/>
    </w:r>
    <w:r w:rsidRPr="00CE25C4">
      <w:rPr>
        <w:rStyle w:val="Paginanummer"/>
        <w:szCs w:val="18"/>
      </w:rPr>
      <w:instrText xml:space="preserve"> NUMPAGES </w:instrText>
    </w:r>
    <w:r w:rsidRPr="00CE25C4">
      <w:rPr>
        <w:rStyle w:val="Paginanummer"/>
        <w:szCs w:val="18"/>
      </w:rPr>
      <w:fldChar w:fldCharType="separate"/>
    </w:r>
    <w:r>
      <w:rPr>
        <w:rStyle w:val="Paginanummer"/>
        <w:szCs w:val="18"/>
      </w:rPr>
      <w:t>1</w:t>
    </w:r>
    <w:r w:rsidRPr="00CE25C4">
      <w:rPr>
        <w:rStyle w:val="Paginanummer"/>
        <w:szCs w:val="18"/>
      </w:rPr>
      <w:fldChar w:fldCharType="end"/>
    </w:r>
  </w:p>
  <w:p w14:paraId="1D5AB545" w14:textId="77777777" w:rsidR="00F823FE" w:rsidRPr="003B569D" w:rsidRDefault="00F823FE" w:rsidP="003B569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7F57D" w14:textId="77777777" w:rsidR="003B569D" w:rsidRPr="00860294" w:rsidRDefault="003B569D" w:rsidP="003B569D">
    <w:pPr>
      <w:pStyle w:val="Voettekst"/>
      <w:jc w:val="right"/>
      <w:rPr>
        <w:szCs w:val="18"/>
      </w:rPr>
    </w:pPr>
    <w:r w:rsidRPr="00CE25C4">
      <w:rPr>
        <w:szCs w:val="18"/>
      </w:rPr>
      <w:t xml:space="preserve">Pagina </w:t>
    </w:r>
    <w:r w:rsidRPr="00CE25C4">
      <w:rPr>
        <w:rStyle w:val="Paginanummer"/>
        <w:szCs w:val="18"/>
      </w:rPr>
      <w:fldChar w:fldCharType="begin"/>
    </w:r>
    <w:r w:rsidRPr="00CE25C4">
      <w:rPr>
        <w:rStyle w:val="Paginanummer"/>
        <w:szCs w:val="18"/>
      </w:rPr>
      <w:instrText xml:space="preserve"> PAGE </w:instrText>
    </w:r>
    <w:r w:rsidRPr="00CE25C4">
      <w:rPr>
        <w:rStyle w:val="Paginanummer"/>
        <w:szCs w:val="18"/>
      </w:rPr>
      <w:fldChar w:fldCharType="separate"/>
    </w:r>
    <w:r>
      <w:rPr>
        <w:rStyle w:val="Paginanummer"/>
        <w:szCs w:val="18"/>
      </w:rPr>
      <w:t>1</w:t>
    </w:r>
    <w:r w:rsidRPr="00CE25C4">
      <w:rPr>
        <w:rStyle w:val="Paginanummer"/>
        <w:szCs w:val="18"/>
      </w:rPr>
      <w:fldChar w:fldCharType="end"/>
    </w:r>
    <w:r w:rsidRPr="00CE25C4">
      <w:rPr>
        <w:szCs w:val="18"/>
      </w:rPr>
      <w:t xml:space="preserve"> van </w:t>
    </w:r>
    <w:r w:rsidRPr="00CE25C4">
      <w:rPr>
        <w:rStyle w:val="Paginanummer"/>
        <w:szCs w:val="18"/>
      </w:rPr>
      <w:fldChar w:fldCharType="begin"/>
    </w:r>
    <w:r w:rsidRPr="00CE25C4">
      <w:rPr>
        <w:rStyle w:val="Paginanummer"/>
        <w:szCs w:val="18"/>
      </w:rPr>
      <w:instrText xml:space="preserve"> NUMPAGES </w:instrText>
    </w:r>
    <w:r w:rsidRPr="00CE25C4">
      <w:rPr>
        <w:rStyle w:val="Paginanummer"/>
        <w:szCs w:val="18"/>
      </w:rPr>
      <w:fldChar w:fldCharType="separate"/>
    </w:r>
    <w:r>
      <w:rPr>
        <w:rStyle w:val="Paginanummer"/>
        <w:szCs w:val="18"/>
      </w:rPr>
      <w:t>1</w:t>
    </w:r>
    <w:r w:rsidRPr="00CE25C4">
      <w:rPr>
        <w:rStyle w:val="Paginanummer"/>
        <w:szCs w:val="18"/>
      </w:rPr>
      <w:fldChar w:fldCharType="end"/>
    </w:r>
  </w:p>
  <w:p w14:paraId="3BB93CCA" w14:textId="77777777" w:rsidR="00F823FE" w:rsidRPr="003B569D" w:rsidRDefault="00F823FE" w:rsidP="003B569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1A3FC" w14:textId="77777777" w:rsidR="003B569D" w:rsidRDefault="003B569D" w:rsidP="00203776">
      <w:pPr>
        <w:spacing w:line="240" w:lineRule="auto"/>
      </w:pPr>
      <w:r>
        <w:separator/>
      </w:r>
    </w:p>
  </w:footnote>
  <w:footnote w:type="continuationSeparator" w:id="0">
    <w:p w14:paraId="4514A7B0" w14:textId="77777777" w:rsidR="003B569D" w:rsidRDefault="003B569D"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0E25" w14:textId="77777777" w:rsidR="00CC610C" w:rsidRDefault="00CC610C" w:rsidP="00CC610C">
    <w:pPr>
      <w:pStyle w:val="Koptekst"/>
    </w:pPr>
    <w:r>
      <w:rPr>
        <w:noProof/>
      </w:rPr>
      <w:drawing>
        <wp:anchor distT="0" distB="0" distL="114300" distR="114300" simplePos="0" relativeHeight="251659264" behindDoc="1" locked="0" layoutInCell="1" allowOverlap="1" wp14:anchorId="11503CAA" wp14:editId="4E340C57">
          <wp:simplePos x="0" y="0"/>
          <wp:positionH relativeFrom="margin">
            <wp:posOffset>1786890</wp:posOffset>
          </wp:positionH>
          <wp:positionV relativeFrom="page">
            <wp:posOffset>140970</wp:posOffset>
          </wp:positionV>
          <wp:extent cx="2186940" cy="1637665"/>
          <wp:effectExtent l="0" t="0" r="3810" b="635"/>
          <wp:wrapNone/>
          <wp:docPr id="1112214971" name="Afbeelding 2" descr="G:\gem.aalsmeer_f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G:\gem.aalsmeer_f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6940" cy="1637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8C9C8C" w14:textId="77777777" w:rsidR="00CC610C" w:rsidRDefault="00CC610C" w:rsidP="00CC610C">
    <w:pPr>
      <w:pStyle w:val="Koptekst"/>
    </w:pPr>
  </w:p>
  <w:p w14:paraId="735E917B" w14:textId="77777777" w:rsidR="00CC610C" w:rsidRDefault="00CC610C" w:rsidP="00CC610C">
    <w:pPr>
      <w:pStyle w:val="Koptekst"/>
    </w:pPr>
  </w:p>
  <w:p w14:paraId="0E0007CF" w14:textId="77777777" w:rsidR="00CC610C" w:rsidRDefault="00CC610C" w:rsidP="00CC610C">
    <w:pPr>
      <w:pStyle w:val="Koptekst"/>
    </w:pPr>
  </w:p>
  <w:p w14:paraId="323847DF" w14:textId="77777777" w:rsidR="00CC610C" w:rsidRDefault="00CC610C" w:rsidP="00CC610C">
    <w:pPr>
      <w:pStyle w:val="Koptekst"/>
    </w:pPr>
  </w:p>
  <w:p w14:paraId="342A0E47" w14:textId="77777777" w:rsidR="00CC610C" w:rsidRDefault="00CC610C" w:rsidP="00CC610C">
    <w:pPr>
      <w:pStyle w:val="Koptekst"/>
    </w:pPr>
  </w:p>
  <w:p w14:paraId="4C729295" w14:textId="77777777" w:rsidR="00447A75" w:rsidRPr="00CC610C" w:rsidRDefault="00447A75" w:rsidP="00CC610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autoHyphenation/>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69D"/>
    <w:rsid w:val="00024236"/>
    <w:rsid w:val="00083E0B"/>
    <w:rsid w:val="000841E8"/>
    <w:rsid w:val="00094C90"/>
    <w:rsid w:val="00147126"/>
    <w:rsid w:val="00185368"/>
    <w:rsid w:val="00203776"/>
    <w:rsid w:val="002037D6"/>
    <w:rsid w:val="00213612"/>
    <w:rsid w:val="00216B88"/>
    <w:rsid w:val="00221A37"/>
    <w:rsid w:val="002D3799"/>
    <w:rsid w:val="003260FD"/>
    <w:rsid w:val="003B569D"/>
    <w:rsid w:val="003E0758"/>
    <w:rsid w:val="00447A75"/>
    <w:rsid w:val="004C0B5F"/>
    <w:rsid w:val="004D6A34"/>
    <w:rsid w:val="004E4CC1"/>
    <w:rsid w:val="00506C51"/>
    <w:rsid w:val="00507544"/>
    <w:rsid w:val="005D093C"/>
    <w:rsid w:val="005D21C1"/>
    <w:rsid w:val="006270C5"/>
    <w:rsid w:val="00684979"/>
    <w:rsid w:val="00687AB0"/>
    <w:rsid w:val="00700E0C"/>
    <w:rsid w:val="0075117F"/>
    <w:rsid w:val="007D1F84"/>
    <w:rsid w:val="00847FB6"/>
    <w:rsid w:val="0089746E"/>
    <w:rsid w:val="008A50D7"/>
    <w:rsid w:val="00962F60"/>
    <w:rsid w:val="00986936"/>
    <w:rsid w:val="0099112C"/>
    <w:rsid w:val="00A066E5"/>
    <w:rsid w:val="00A60464"/>
    <w:rsid w:val="00A93805"/>
    <w:rsid w:val="00AA071E"/>
    <w:rsid w:val="00AF2113"/>
    <w:rsid w:val="00C93BF7"/>
    <w:rsid w:val="00CC610C"/>
    <w:rsid w:val="00CD410F"/>
    <w:rsid w:val="00CE24FF"/>
    <w:rsid w:val="00D02EAB"/>
    <w:rsid w:val="00D03C34"/>
    <w:rsid w:val="00D12CCF"/>
    <w:rsid w:val="00DB1530"/>
    <w:rsid w:val="00DD09E2"/>
    <w:rsid w:val="00DE384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C031B"/>
  <w15:chartTrackingRefBased/>
  <w15:docId w15:val="{E703364C-9B85-42E1-8D3C-3DBB98A0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aliases w:val="[E]"/>
    <w:basedOn w:val="Standaardalinea-lettertype"/>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3703\OneDrive%20-%20Gemeente%20Amstelveen\01%20Inkoop%20-%20en%20Aanbestedingen\I&amp;A_2025_0071%20Renovatie%20platte%20daken%20en%20lichtstraten\Standaardformulier%205%20Holdingverklaring.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4B8C274CAA14497D7DAE2A94BA772" ma:contentTypeVersion="22" ma:contentTypeDescription="Een nieuw document maken." ma:contentTypeScope="" ma:versionID="49c00570b1d67eeaf3ef6ad57c709c70">
  <xsd:schema xmlns:xsd="http://www.w3.org/2001/XMLSchema" xmlns:xs="http://www.w3.org/2001/XMLSchema" xmlns:p="http://schemas.microsoft.com/office/2006/metadata/properties" xmlns:ns2="b27a60b8-0f91-45e7-94a6-6d968b8d2558" xmlns:ns3="21a9d099-3f14-4ec9-829a-ec3a01672c2b" xmlns:ns4="e90e4ba9-717f-4155-a15f-1b0a2485f1fa" targetNamespace="http://schemas.microsoft.com/office/2006/metadata/properties" ma:root="true" ma:fieldsID="57a83f872814127d187de8c57d2a6d55" ns2:_="" ns3:_="" ns4:_="">
    <xsd:import namespace="b27a60b8-0f91-45e7-94a6-6d968b8d2558"/>
    <xsd:import namespace="21a9d099-3f14-4ec9-829a-ec3a01672c2b"/>
    <xsd:import namespace="e90e4ba9-717f-4155-a15f-1b0a2485f1fa"/>
    <xsd:element name="properties">
      <xsd:complexType>
        <xsd:sequence>
          <xsd:element name="documentManagement">
            <xsd:complexType>
              <xsd:all>
                <xsd:element ref="ns2:_dlc_DocId" minOccurs="0"/>
                <xsd:element ref="ns2:_dlc_DocIdUrl" minOccurs="0"/>
                <xsd:element ref="ns2:_dlc_DocIdPersistId" minOccurs="0"/>
                <xsd:element ref="ns3:Dossierstatus" minOccurs="0"/>
                <xsd:element ref="ns3:Datum_x0020_afsluiting_x0020_dossier" minOccurs="0"/>
                <xsd:element ref="ns3:i8f876a044c240b99b432cba972c21e6" minOccurs="0"/>
                <xsd:element ref="ns3:TaxCatchAll" minOccurs="0"/>
                <xsd:element ref="ns3:TaxCatchAllLabel" minOccurs="0"/>
                <xsd:element ref="ns3:Vernietigingsdatum" minOccurs="0"/>
                <xsd:element ref="ns3:la8120c8e5bf46478dac37004bc3c5bf"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4:MediaServiceOCR" minOccurs="0"/>
                <xsd:element ref="ns4:MediaServiceLocation"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Dossierstatus" ma:index="11" nillable="true" ma:displayName="Dossierstatus" ma:default="Lopend" ma:description="Een afgerond dossier wordt gearchiveerd in het Centraal Archief Systeem" ma:format="Dropdown" ma:indexed="true" ma:internalName="Dossierstatus">
      <xsd:simpleType>
        <xsd:restriction base="dms:Choice">
          <xsd:enumeration value="Lopend"/>
          <xsd:enumeration value="Afgerond"/>
        </xsd:restriction>
      </xsd:simpleType>
    </xsd:element>
    <xsd:element name="Datum_x0020_afsluiting_x0020_dossier" ma:index="12" nillable="true" ma:displayName="Datum afsluiting dossier" ma:description="Deze kolom wordt bij het afsluiten automatisch bewerkt en mag je overslaan bij het aanmaken van dit dossier." ma:format="DateOnly" ma:internalName="Datum_x0020_afsluiting_x0020_dossier">
      <xsd:simpleType>
        <xsd:restriction base="dms:DateTime"/>
      </xsd:simpleType>
    </xsd:element>
    <xsd:element name="i8f876a044c240b99b432cba972c21e6" ma:index="13" nillable="true" ma:displayName="Afdeling gemeente_0" ma:hidden="true" ma:internalName="i8f876a044c240b99b432cba972c21e6">
      <xsd:simpleType>
        <xsd:restriction base="dms:Note"/>
      </xsd:simpleType>
    </xsd:element>
    <xsd:element name="TaxCatchAll" ma:index="14" nillable="true" ma:displayName="Taxonomy Catch All Column" ma:hidden="true" ma:list="{c4b91295-bcdb-472d-b792-f7b1ee964571}"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c4b91295-bcdb-472d-b792-f7b1ee964571}"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Vernietigingsdatum" ma:index="16" nillable="true" ma:displayName="Vernietigingsdatum" ma:description="Dit veld niet invullen, wordt door de archiveringsoplossing gebruikt" ma:format="DateOnly" ma:indexed="true" ma:internalName="Vernietigingsdatum">
      <xsd:simpleType>
        <xsd:restriction base="dms:DateTime"/>
      </xsd:simpleType>
    </xsd:element>
    <xsd:element name="la8120c8e5bf46478dac37004bc3c5bf" ma:index="17"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xsi:nil="true"/>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5MECDRVKY7FZ-170162275-167304</_dlc_DocId>
    <_dlc_DocIdUrl xmlns="b27a60b8-0f91-45e7-94a6-6d968b8d2558">
      <Url>https://amstelveen.sharepoint.com/sites/pavastgoed/_layouts/15/DocIdRedir.aspx?ID=5MECDRVKY7FZ-170162275-167304</Url>
      <Description>5MECDRVKY7FZ-170162275-167304</Description>
    </_dlc_DocIdUrl>
    <Dossierstatus xmlns="21a9d099-3f14-4ec9-829a-ec3a01672c2b">Lopend</Dossierstatus>
    <Vernietigingsdatum xmlns="21a9d099-3f14-4ec9-829a-ec3a01672c2b" xsi:nil="true"/>
    <Datum_x0020_afsluiting_x0020_dossier xmlns="21a9d099-3f14-4ec9-829a-ec3a01672c2b" xsi:nil="true"/>
  </documentManagement>
</p:properties>
</file>

<file path=customXml/itemProps1.xml><?xml version="1.0" encoding="utf-8"?>
<ds:datastoreItem xmlns:ds="http://schemas.openxmlformats.org/officeDocument/2006/customXml" ds:itemID="{84DB6A8C-A5BF-45E3-93B0-58505C241E48}"/>
</file>

<file path=customXml/itemProps2.xml><?xml version="1.0" encoding="utf-8"?>
<ds:datastoreItem xmlns:ds="http://schemas.openxmlformats.org/officeDocument/2006/customXml" ds:itemID="{EC887861-7FD4-4125-BC9F-C4D152E42F5F}">
  <ds:schemaRefs>
    <ds:schemaRef ds:uri="http://schemas.microsoft.com/sharepoint/events"/>
  </ds:schemaRefs>
</ds:datastoreItem>
</file>

<file path=customXml/itemProps3.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4.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5.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docProps/app.xml><?xml version="1.0" encoding="utf-8"?>
<Properties xmlns="http://schemas.openxmlformats.org/officeDocument/2006/extended-properties" xmlns:vt="http://schemas.openxmlformats.org/officeDocument/2006/docPropsVTypes">
  <Template>Standaardformulier 5 Holdingverklaring</Template>
  <TotalTime>2</TotalTime>
  <Pages>2</Pages>
  <Words>256</Words>
  <Characters>1413</Characters>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2019-11-14T09:20:00Z</cp:lastPrinted>
  <dcterms:created xsi:type="dcterms:W3CDTF">2025-04-22T10:44:00Z</dcterms:created>
  <dcterms:modified xsi:type="dcterms:W3CDTF">2025-04-22T10:46:00Z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0x0101004494B8C274CAA14497D7DAE2A94BA772</vt:lpwstr>
  </property>
  <property fmtid="{D5CDD505-2E9C-101B-9397-08002B2CF9AE}" pid="3" name="_dlc_DocIdItemGuid">
    <vt:lpwstr>0a62c1c4-a2c1-4476-8836-1a31a2dd0139</vt:lpwstr>
  </property>
  <property fmtid="{D5CDD505-2E9C-101B-9397-08002B2CF9AE}" pid="4" name="Afdeling_x0020_gemeente">
    <vt:lpwstr/>
  </property>
  <property fmtid="{D5CDD505-2E9C-101B-9397-08002B2CF9AE}" pid="5" name="Type_x0020_document">
    <vt:lpwstr/>
  </property>
  <property fmtid="{D5CDD505-2E9C-101B-9397-08002B2CF9AE}" pid="6" name="Type document">
    <vt:lpwstr/>
  </property>
  <property fmtid="{D5CDD505-2E9C-101B-9397-08002B2CF9AE}" pid="7" name="Afdeling gemeente">
    <vt:lpwstr/>
  </property>
</Properties>
</file>